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第四课时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一、用单词的适当形式填空。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1.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（I）favourite season is autumn.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2.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I’ll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(make)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 card for my mother on Mother’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s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Day.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3.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My favourite season 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(be)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autumn.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4.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The colours 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none"/>
        </w:rPr>
        <w:t>(be)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very beautiful.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5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What will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do for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none"/>
          <w:lang w:val="en-US" w:eastAsia="zh-CN"/>
        </w:rPr>
        <w:t xml:space="preserve"> (you)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mum on Mother’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s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Day?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二、单项选择。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）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1.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I like autumn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,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________ .  </w:t>
      </w:r>
    </w:p>
    <w:p>
      <w:pPr>
        <w:spacing w:after="0" w:line="384" w:lineRule="auto"/>
        <w:ind w:firstLine="960" w:firstLineChars="4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to                  B.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too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）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2. We usually have a school trip_______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autumn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      A.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in                  B.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on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）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3. We’ll go to the_________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      A.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great wall   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Great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>W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all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）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4. I’ll cook_______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my mother.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      A.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for                 B.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to</w:t>
      </w:r>
    </w:p>
    <w:p>
      <w:pPr>
        <w:spacing w:after="0" w:line="384" w:lineRule="auto"/>
        <w:ind w:left="480" w:hanging="480" w:hangingChars="2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）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5. What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about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you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your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partner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？</w:t>
      </w:r>
    </w:p>
    <w:p>
      <w:pPr>
        <w:spacing w:after="0" w:line="384" w:lineRule="auto"/>
        <w:ind w:firstLine="960" w:firstLineChars="4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and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              B.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or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三、按要求改写句子。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1.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The school trip is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in October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.(对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画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线部分提问)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the school trip ?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2.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Spring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is my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favourite season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.(对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画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线部分提问)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favourite season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?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3.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Oliver will have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</w:rPr>
        <w:t>a birthday cake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.(对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eastAsia="zh-CN"/>
        </w:rPr>
        <w:t>画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线部分提问)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_________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Oliver have?</w:t>
      </w:r>
    </w:p>
    <w:p>
      <w:pPr>
        <w:spacing w:after="0" w:line="384" w:lineRule="auto"/>
        <w:ind w:left="480" w:hanging="480" w:hangingChars="2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4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What will you do for your mum on Mother’s Day？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(根据实际情况回答)</w:t>
      </w:r>
    </w:p>
    <w:p>
      <w:pPr>
        <w:spacing w:after="0" w:line="384" w:lineRule="auto"/>
        <w:ind w:left="480" w:leftChars="109" w:hanging="240" w:hangingChars="100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u w:val="single"/>
          <w:lang w:val="en-US" w:eastAsia="zh-CN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I will 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none"/>
        </w:rPr>
        <w:t>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   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none"/>
        </w:rPr>
        <w:t>______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none"/>
          <w:lang w:val="en-US" w:eastAsia="zh-CN"/>
        </w:rPr>
        <w:t>.</w:t>
      </w:r>
    </w:p>
    <w:p>
      <w:pPr>
        <w:spacing w:after="0" w:line="384" w:lineRule="auto"/>
        <w:ind w:left="480" w:hanging="480" w:hangingChars="200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5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What will you do for your dad on Father’s Day？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(根据实际情况回答)</w:t>
      </w:r>
    </w:p>
    <w:p>
      <w:pPr>
        <w:spacing w:after="0" w:line="384" w:lineRule="auto"/>
        <w:ind w:left="480" w:leftChars="109" w:hanging="240" w:hangingChars="100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I will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none"/>
        </w:rPr>
        <w:t>_____</w:t>
      </w:r>
      <w:r>
        <w:rPr>
          <w:rFonts w:ascii="Times New Roman" w:hAnsi="Times New Roman" w:cs="Times New Roman" w:eastAsiaTheme="minorEastAsia"/>
          <w:kern w:val="10"/>
          <w:sz w:val="24"/>
          <w:szCs w:val="24"/>
          <w:u w:val="single"/>
        </w:rPr>
        <w:t xml:space="preserve">                        </w:t>
      </w:r>
      <w:bookmarkStart w:id="0" w:name="_GoBack"/>
      <w:r>
        <w:rPr>
          <w:rFonts w:ascii="Times New Roman" w:hAnsi="Times New Roman" w:cs="Times New Roman" w:eastAsiaTheme="minorEastAsia"/>
          <w:kern w:val="10"/>
          <w:sz w:val="24"/>
          <w:szCs w:val="24"/>
          <w:u w:val="none"/>
        </w:rPr>
        <w:t>______</w:t>
      </w:r>
      <w:bookmarkEnd w:id="0"/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none"/>
          <w:lang w:val="en-US" w:eastAsia="zh-CN"/>
        </w:rPr>
        <w:t>.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u w:val="none"/>
          <w:lang w:val="en-US" w:eastAsia="zh-CN"/>
        </w:rPr>
      </w:pP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cs="Times New Roman" w:eastAsiaTheme="minorEastAsia"/>
          <w:kern w:val="10"/>
          <w:sz w:val="24"/>
          <w:szCs w:val="24"/>
          <w:u w:val="none"/>
          <w:lang w:val="en-US" w:eastAsia="zh-CN"/>
        </w:rPr>
        <w:t>答案：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My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make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is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are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you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your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A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When   is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What’s  your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What will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>make a card for my mum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cook noodles for my dad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kern w:val="10"/>
          <w:sz w:val="24"/>
          <w:szCs w:val="24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68B6481"/>
    <w:rsid w:val="000C2D50"/>
    <w:rsid w:val="00350262"/>
    <w:rsid w:val="00834516"/>
    <w:rsid w:val="00B44405"/>
    <w:rsid w:val="00CB7DB3"/>
    <w:rsid w:val="00E155CE"/>
    <w:rsid w:val="368B6481"/>
    <w:rsid w:val="401E13CA"/>
    <w:rsid w:val="67431483"/>
    <w:rsid w:val="6D535020"/>
    <w:rsid w:val="737565D7"/>
    <w:rsid w:val="7C25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213</Words>
  <Characters>871</Characters>
  <Lines>7</Lines>
  <Paragraphs>2</Paragraphs>
  <TotalTime>0</TotalTime>
  <ScaleCrop>false</ScaleCrop>
  <LinksUpToDate>false</LinksUpToDate>
  <CharactersWithSpaces>1082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2018-07-16T02:48:00Z</dcterms:created>
  <dc:creator>宾琳</dc:creator>
  <cp:lastModifiedBy>缘如水</cp:lastModifiedBy>
  <dcterms:modified xsi:type="dcterms:W3CDTF">2018-11-27T09:43:24Z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